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8431C" w14:textId="614B55E7" w:rsidR="00374ED1" w:rsidRPr="00374ED1" w:rsidRDefault="00E15C8E" w:rsidP="00374ED1">
      <w:pPr>
        <w:pStyle w:val="CRCoverPage"/>
        <w:tabs>
          <w:tab w:val="right" w:pos="9639"/>
        </w:tabs>
        <w:spacing w:after="0"/>
        <w:rPr>
          <w:b/>
          <w:noProof/>
          <w:sz w:val="24"/>
        </w:rPr>
      </w:pPr>
      <w:r>
        <w:rPr>
          <w:b/>
          <w:noProof/>
          <w:sz w:val="24"/>
        </w:rPr>
        <w:t>3GPP TSG-CT WG6 Meeting #111e</w:t>
      </w:r>
      <w:r w:rsidR="00142437">
        <w:rPr>
          <w:b/>
          <w:i/>
          <w:noProof/>
          <w:sz w:val="28"/>
        </w:rPr>
        <w:tab/>
      </w:r>
      <w:r w:rsidR="00374ED1" w:rsidRPr="00374ED1">
        <w:rPr>
          <w:b/>
          <w:noProof/>
          <w:sz w:val="24"/>
        </w:rPr>
        <w:fldChar w:fldCharType="begin"/>
      </w:r>
      <w:r w:rsidR="00374ED1" w:rsidRPr="00374ED1">
        <w:rPr>
          <w:b/>
          <w:noProof/>
          <w:sz w:val="24"/>
        </w:rPr>
        <w:instrText xml:space="preserve"> DOCPROPERTY  Tdoc#  \* MERGEFORMAT </w:instrText>
      </w:r>
      <w:r w:rsidR="00374ED1" w:rsidRPr="00374ED1">
        <w:rPr>
          <w:b/>
          <w:noProof/>
          <w:sz w:val="24"/>
        </w:rPr>
        <w:fldChar w:fldCharType="separate"/>
      </w:r>
      <w:r w:rsidR="00CB0310">
        <w:rPr>
          <w:b/>
          <w:noProof/>
          <w:sz w:val="24"/>
        </w:rPr>
        <w:t>C6-220225</w:t>
      </w:r>
      <w:r w:rsidR="00374ED1" w:rsidRPr="00374ED1">
        <w:rPr>
          <w:b/>
          <w:noProof/>
          <w:sz w:val="24"/>
        </w:rPr>
        <w:fldChar w:fldCharType="end"/>
      </w:r>
    </w:p>
    <w:p w14:paraId="5DF08EE7" w14:textId="77777777" w:rsidR="00E15C8E" w:rsidRDefault="00E15C8E" w:rsidP="00E15C8E">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194D" w:rsidR="001E41F3" w:rsidRPr="00410371" w:rsidRDefault="00CD1F4E" w:rsidP="00BA7B52">
            <w:pPr>
              <w:pStyle w:val="CRCoverPage"/>
              <w:spacing w:after="0"/>
              <w:jc w:val="right"/>
              <w:rPr>
                <w:b/>
                <w:noProof/>
                <w:sz w:val="28"/>
              </w:rPr>
            </w:pPr>
            <w:fldSimple w:instr=" DOCPROPERTY  Spec#  \* MERGEFORMAT ">
              <w:r w:rsidR="00CB0310" w:rsidRPr="00CB031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26BEC" w:rsidR="001E41F3" w:rsidRPr="00410371" w:rsidRDefault="00CD1F4E" w:rsidP="00547111">
            <w:pPr>
              <w:pStyle w:val="CRCoverPage"/>
              <w:spacing w:after="0"/>
              <w:rPr>
                <w:noProof/>
              </w:rPr>
            </w:pPr>
            <w:fldSimple w:instr=" DOCPROPERTY  Cr#  \* MERGEFORMAT ">
              <w:r w:rsidR="00CB0310" w:rsidRPr="00CB0310">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7C271" w:rsidR="001E41F3" w:rsidRPr="00410371" w:rsidRDefault="00CD1F4E" w:rsidP="00E13F3D">
            <w:pPr>
              <w:pStyle w:val="CRCoverPage"/>
              <w:spacing w:after="0"/>
              <w:jc w:val="center"/>
              <w:rPr>
                <w:b/>
                <w:noProof/>
              </w:rPr>
            </w:pPr>
            <w:fldSimple w:instr=" DOCPROPERTY  Revision  \* MERGEFORMAT ">
              <w:r w:rsidR="00CB0310" w:rsidRPr="00CB03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06FF"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CB0310">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CA2E2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123F2" w:rsidR="001E41F3" w:rsidRDefault="00CD1F4E">
            <w:pPr>
              <w:pStyle w:val="CRCoverPage"/>
              <w:spacing w:after="0"/>
              <w:ind w:left="100"/>
              <w:rPr>
                <w:noProof/>
              </w:rPr>
            </w:pPr>
            <w:fldSimple w:instr=" DOCPROPERTY  CrTitle  \* MERGEFORMAT ">
              <w:r w:rsidR="00CB0310">
                <w:t>EF</w:t>
              </w:r>
              <w:r w:rsidR="00CB0310" w:rsidRPr="00CB0310">
                <w:rPr>
                  <w:vertAlign w:val="subscript"/>
                </w:rPr>
                <w:t>5GSN3GPPNSC</w:t>
              </w:r>
              <w:r w:rsidR="00CB0310">
                <w:t xml:space="preserve"> clause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C66AE" w:rsidR="001E41F3" w:rsidRDefault="00CD1F4E">
            <w:pPr>
              <w:pStyle w:val="CRCoverPage"/>
              <w:spacing w:after="0"/>
              <w:ind w:left="100"/>
              <w:rPr>
                <w:noProof/>
              </w:rPr>
            </w:pPr>
            <w:fldSimple w:instr=" DOCPROPERTY  SourceIfWg  \* MERGEFORMAT ">
              <w:r w:rsidR="00CB0310">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2580A" w:rsidR="001E41F3" w:rsidRDefault="00CD1F4E">
            <w:pPr>
              <w:pStyle w:val="CRCoverPage"/>
              <w:spacing w:after="0"/>
              <w:ind w:left="100"/>
              <w:rPr>
                <w:noProof/>
              </w:rPr>
            </w:pPr>
            <w:fldSimple w:instr=" DOCPROPERTY  RelatedWis  \* MERGEFORMAT ">
              <w:r w:rsidR="00CB0310">
                <w:rPr>
                  <w:noProof/>
                </w:rPr>
                <w:t>eCPSOR_CON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8F7CC" w:rsidR="001E41F3" w:rsidRDefault="00CD1F4E">
            <w:pPr>
              <w:pStyle w:val="CRCoverPage"/>
              <w:spacing w:after="0"/>
              <w:ind w:left="100"/>
              <w:rPr>
                <w:noProof/>
              </w:rPr>
            </w:pPr>
            <w:fldSimple w:instr=" DOCPROPERTY  ResDate  \* MERGEFORMAT ">
              <w:r w:rsidR="00CB0310">
                <w:rPr>
                  <w:noProof/>
                </w:rPr>
                <w:t>2022-05-10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D324C" w:rsidR="001E41F3" w:rsidRDefault="00CD1F4E" w:rsidP="00D24991">
            <w:pPr>
              <w:pStyle w:val="CRCoverPage"/>
              <w:spacing w:after="0"/>
              <w:ind w:left="100" w:right="-609"/>
              <w:rPr>
                <w:b/>
                <w:noProof/>
              </w:rPr>
            </w:pPr>
            <w:fldSimple w:instr=" DOCPROPERTY  Cat  \* MERGEFORMAT ">
              <w:r w:rsidR="00CB0310" w:rsidRPr="00CB0310">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61728" w:rsidR="001E41F3" w:rsidRDefault="00CD1F4E">
            <w:pPr>
              <w:pStyle w:val="CRCoverPage"/>
              <w:spacing w:after="0"/>
              <w:ind w:left="100"/>
              <w:rPr>
                <w:noProof/>
              </w:rPr>
            </w:pPr>
            <w:fldSimple w:instr=" DOCPROPERTY  Release  \* MERGEFORMAT ">
              <w:r w:rsidR="00CB031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1344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0582" w14:textId="7E2892F0" w:rsidR="00220883" w:rsidRDefault="00CB0310" w:rsidP="00CB0310">
            <w:pPr>
              <w:rPr>
                <w:rFonts w:ascii="Arial" w:hAnsi="Arial"/>
                <w:noProof/>
              </w:rPr>
            </w:pPr>
            <w:r w:rsidRPr="00ED2FEF">
              <w:rPr>
                <w:rFonts w:ascii="Arial" w:hAnsi="Arial"/>
                <w:noProof/>
              </w:rPr>
              <w:t xml:space="preserve">During </w:t>
            </w:r>
            <w:r w:rsidR="00ED2FEF" w:rsidRPr="00ED2FEF">
              <w:rPr>
                <w:rFonts w:ascii="Arial" w:hAnsi="Arial"/>
                <w:b/>
                <w:noProof/>
              </w:rPr>
              <w:t>CT6#106-e</w:t>
            </w:r>
            <w:r w:rsidR="00ED2FEF" w:rsidRPr="00ED2FEF">
              <w:rPr>
                <w:rFonts w:ascii="Arial" w:hAnsi="Arial"/>
                <w:noProof/>
              </w:rPr>
              <w:t xml:space="preserve"> </w:t>
            </w:r>
            <w:r w:rsidRPr="00ED2FEF">
              <w:rPr>
                <w:rFonts w:ascii="Arial" w:hAnsi="Arial"/>
                <w:noProof/>
              </w:rPr>
              <w:t xml:space="preserve">meeting was agreed the </w:t>
            </w:r>
            <w:r w:rsidR="00ED2FEF">
              <w:rPr>
                <w:rFonts w:ascii="Arial" w:hAnsi="Arial"/>
                <w:b/>
                <w:noProof/>
              </w:rPr>
              <w:t>CR</w:t>
            </w:r>
            <w:r w:rsidRPr="00ED2FEF">
              <w:rPr>
                <w:rFonts w:ascii="Arial" w:hAnsi="Arial"/>
                <w:b/>
                <w:noProof/>
              </w:rPr>
              <w:t>0913 rev 2</w:t>
            </w:r>
            <w:r w:rsidRPr="00ED2FEF">
              <w:rPr>
                <w:rFonts w:ascii="Arial" w:hAnsi="Arial"/>
                <w:noProof/>
              </w:rPr>
              <w:t xml:space="preserve"> (TDoc </w:t>
            </w:r>
            <w:hyperlink r:id="rId12" w:history="1">
              <w:r w:rsidRPr="00ED2FEF">
                <w:rPr>
                  <w:rStyle w:val="Hyperlink"/>
                  <w:rFonts w:ascii="Arial" w:hAnsi="Arial"/>
                  <w:noProof/>
                </w:rPr>
                <w:t>C6-210183</w:t>
              </w:r>
            </w:hyperlink>
            <w:r w:rsidRPr="00ED2FEF">
              <w:rPr>
                <w:rFonts w:ascii="Arial" w:hAnsi="Arial"/>
                <w:noProof/>
              </w:rPr>
              <w:t>) related to ‘</w:t>
            </w:r>
            <w:r w:rsidRPr="00CB0310">
              <w:rPr>
                <w:rFonts w:ascii="Arial" w:hAnsi="Arial"/>
                <w:noProof/>
              </w:rPr>
              <w:t>NAS security context storage in multiple registration</w:t>
            </w:r>
            <w:r>
              <w:rPr>
                <w:rFonts w:ascii="Arial" w:hAnsi="Arial"/>
                <w:noProof/>
              </w:rPr>
              <w:t xml:space="preserve">’ </w:t>
            </w:r>
          </w:p>
          <w:p w14:paraId="6DED4142" w14:textId="7C2AFC4B" w:rsidR="00CB0310" w:rsidRDefault="00CB0310" w:rsidP="00CB0310">
            <w:pPr>
              <w:rPr>
                <w:rFonts w:ascii="Arial" w:hAnsi="Arial"/>
                <w:noProof/>
              </w:rPr>
            </w:pPr>
            <w:r>
              <w:rPr>
                <w:rFonts w:ascii="Arial" w:hAnsi="Arial"/>
                <w:noProof/>
              </w:rPr>
              <w:t xml:space="preserve">Typo mistake was introduced on clause </w:t>
            </w:r>
            <w:r w:rsidRPr="00CB0310">
              <w:rPr>
                <w:rFonts w:ascii="Arial" w:hAnsi="Arial"/>
                <w:noProof/>
              </w:rPr>
              <w:t>4.4.11.5</w:t>
            </w:r>
            <w:r>
              <w:rPr>
                <w:rFonts w:ascii="Arial" w:hAnsi="Arial"/>
                <w:noProof/>
              </w:rPr>
              <w:t xml:space="preserve"> related to ‘</w:t>
            </w:r>
            <w:r w:rsidRPr="00CB0310">
              <w:rPr>
                <w:rFonts w:ascii="Arial" w:hAnsi="Arial"/>
                <w:noProof/>
              </w:rPr>
              <w:t>5GS non-3GPP Access NAS Security Context</w:t>
            </w:r>
            <w:r>
              <w:rPr>
                <w:rFonts w:ascii="Arial" w:hAnsi="Arial"/>
                <w:noProof/>
              </w:rPr>
              <w:t>’</w:t>
            </w:r>
            <w:r w:rsidRPr="00CB0310">
              <w:rPr>
                <w:rFonts w:ascii="Arial" w:hAnsi="Arial"/>
                <w:noProof/>
              </w:rPr>
              <w:t xml:space="preserve"> </w:t>
            </w:r>
            <w:r>
              <w:rPr>
                <w:rFonts w:ascii="Arial" w:hAnsi="Arial"/>
                <w:noProof/>
              </w:rPr>
              <w:t>file:</w:t>
            </w:r>
          </w:p>
          <w:p w14:paraId="7DF0ADAD" w14:textId="788FA492" w:rsidR="00220883" w:rsidRPr="00CB0310" w:rsidRDefault="00CB0310" w:rsidP="00CB0310">
            <w:pPr>
              <w:pStyle w:val="ListParagraph"/>
              <w:numPr>
                <w:ilvl w:val="0"/>
                <w:numId w:val="16"/>
              </w:numPr>
              <w:rPr>
                <w:rFonts w:ascii="Arial" w:hAnsi="Arial"/>
                <w:noProof/>
              </w:rPr>
            </w:pPr>
            <w:r w:rsidRPr="00CB0310">
              <w:rPr>
                <w:rFonts w:ascii="Arial" w:hAnsi="Arial"/>
                <w:noProof/>
              </w:rPr>
              <w:t xml:space="preserve">‘5GS 3GPP access NAS security context’ </w:t>
            </w:r>
            <w:r>
              <w:rPr>
                <w:rFonts w:ascii="Arial" w:hAnsi="Arial"/>
                <w:noProof/>
              </w:rPr>
              <w:t xml:space="preserve">was used </w:t>
            </w:r>
            <w:r w:rsidRPr="00CB0310">
              <w:rPr>
                <w:rFonts w:ascii="Arial" w:hAnsi="Arial"/>
                <w:noProof/>
              </w:rPr>
              <w:t>insead of ‘5GS non-3GPP access NAS security context</w:t>
            </w:r>
            <w:r>
              <w:rPr>
                <w:rFonts w:ascii="Arial" w:hAnsi="Arial"/>
                <w:noProof/>
              </w:rPr>
              <w:t>’ (see red highligted text below)</w:t>
            </w:r>
          </w:p>
          <w:p w14:paraId="708AA7DE" w14:textId="34E6DE91"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w:t>
            </w:r>
            <w:r w:rsidRPr="00CB0310">
              <w:rPr>
                <w:color w:val="FF0000"/>
              </w:rPr>
              <w:t xml:space="preserve">5GS 3GPP access NAS security context </w:t>
            </w:r>
            <w:r w:rsidRPr="003D799E">
              <w:t xml:space="preserve">for each different </w:t>
            </w:r>
            <w:r w:rsidRPr="007C2FD5">
              <w:t xml:space="preserve">PLMN </w:t>
            </w:r>
            <w:r w:rsidRPr="00AA5D56">
              <w:t>(</w:t>
            </w:r>
            <w:r w:rsidRPr="005B2E4A">
              <w:t xml:space="preserve">Refer to Annex </w:t>
            </w:r>
            <w:r>
              <w:t>O</w:t>
            </w:r>
            <w:r w:rsidRPr="005B2E4A">
              <w:t xml:space="preserve"> for examples</w:t>
            </w:r>
            <w:r w:rsidRPr="00AA5D56">
              <w:t>)</w:t>
            </w:r>
            <w:r>
              <w:t>.</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FCBAB" w:rsidR="00CA11E5" w:rsidRDefault="00CB0310" w:rsidP="00ED2FEF">
            <w:pPr>
              <w:pStyle w:val="CRCoverPage"/>
              <w:spacing w:after="0"/>
              <w:rPr>
                <w:noProof/>
              </w:rPr>
            </w:pPr>
            <w:r>
              <w:rPr>
                <w:noProof/>
              </w:rPr>
              <w:t>Correction on clause 4.4.11.5 to align description with data content in file.</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73ECD" w:rsidR="00220883" w:rsidRDefault="00CB0310" w:rsidP="00ED2FEF">
            <w:pPr>
              <w:pStyle w:val="CRCoverPage"/>
              <w:spacing w:after="0"/>
              <w:rPr>
                <w:noProof/>
              </w:rPr>
            </w:pPr>
            <w:r>
              <w:rPr>
                <w:noProof/>
              </w:rPr>
              <w:t xml:space="preserve">Inconsistency between </w:t>
            </w:r>
            <w:r w:rsidR="00ED2FEF">
              <w:rPr>
                <w:noProof/>
              </w:rPr>
              <w:t xml:space="preserve">data content in file </w:t>
            </w:r>
            <w:r>
              <w:rPr>
                <w:noProof/>
              </w:rPr>
              <w:t xml:space="preserve">and </w:t>
            </w:r>
            <w:r w:rsidR="00ED2FEF">
              <w:rPr>
                <w:noProof/>
              </w:rPr>
              <w:t xml:space="preserve">file </w:t>
            </w:r>
            <w:bookmarkStart w:id="1" w:name="_GoBack"/>
            <w:bookmarkEnd w:id="1"/>
            <w:r>
              <w:rPr>
                <w:noProof/>
              </w:rPr>
              <w:t>description.</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1EAA" w:rsidR="00220883" w:rsidRDefault="004B17C9" w:rsidP="00CB0310">
            <w:pPr>
              <w:pStyle w:val="CRCoverPage"/>
              <w:spacing w:after="0"/>
              <w:ind w:left="100"/>
              <w:rPr>
                <w:noProof/>
              </w:rPr>
            </w:pPr>
            <w:r>
              <w:rPr>
                <w:noProof/>
              </w:rPr>
              <w:t>4.4.11.</w:t>
            </w:r>
            <w:r w:rsidR="00CB0310">
              <w:rPr>
                <w:noProof/>
              </w:rPr>
              <w:t>5</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C140F" w:rsidR="00220883" w:rsidRDefault="00220883" w:rsidP="002208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FA6EC6" w14:textId="3B2854B2"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12E5CC3" w14:textId="77777777" w:rsidR="00CB0310" w:rsidRPr="007D0212" w:rsidRDefault="00CB0310" w:rsidP="00CB0310">
      <w:pPr>
        <w:pStyle w:val="Heading4"/>
      </w:pPr>
      <w:bookmarkStart w:id="9" w:name="_Toc11052990"/>
      <w:bookmarkStart w:id="10" w:name="_Toc20391830"/>
      <w:bookmarkStart w:id="11" w:name="_Toc27773796"/>
      <w:bookmarkStart w:id="12" w:name="_Toc36474221"/>
      <w:bookmarkStart w:id="13" w:name="_Toc36477578"/>
      <w:bookmarkStart w:id="14" w:name="_Toc44930470"/>
      <w:bookmarkStart w:id="15" w:name="_Toc50965239"/>
      <w:bookmarkStart w:id="16" w:name="_Toc57102007"/>
      <w:bookmarkStart w:id="17" w:name="_Toc99453715"/>
      <w:r w:rsidRPr="007D0212">
        <w:t>4.4.11.5</w:t>
      </w:r>
      <w:r w:rsidRPr="007D0212">
        <w:tab/>
        <w:t>EF</w:t>
      </w:r>
      <w:r w:rsidRPr="007D0212">
        <w:rPr>
          <w:vertAlign w:val="subscript"/>
        </w:rPr>
        <w:t>5GSN3GPPNSC</w:t>
      </w:r>
      <w:r w:rsidRPr="007D0212">
        <w:t xml:space="preserve"> (5GS non-3GPP Access NAS Security Context)</w:t>
      </w:r>
      <w:bookmarkEnd w:id="9"/>
      <w:bookmarkEnd w:id="10"/>
      <w:bookmarkEnd w:id="11"/>
      <w:bookmarkEnd w:id="12"/>
      <w:bookmarkEnd w:id="13"/>
      <w:bookmarkEnd w:id="14"/>
      <w:bookmarkEnd w:id="15"/>
      <w:bookmarkEnd w:id="16"/>
      <w:bookmarkEnd w:id="17"/>
    </w:p>
    <w:p w14:paraId="5AA979F6" w14:textId="77777777" w:rsidR="00CB0310" w:rsidRPr="007D0212" w:rsidRDefault="00CB0310" w:rsidP="00CB0310">
      <w:r w:rsidRPr="007D0212">
        <w:t>If Service n°122 is "available" in EF</w:t>
      </w:r>
      <w:r w:rsidRPr="007D0212">
        <w:rPr>
          <w:vertAlign w:val="subscript"/>
        </w:rPr>
        <w:t>UST</w:t>
      </w:r>
      <w:r w:rsidRPr="007D0212">
        <w:t>, this file shall be present.</w:t>
      </w:r>
    </w:p>
    <w:p w14:paraId="32B8AA09" w14:textId="77777777" w:rsidR="00CB0310" w:rsidRDefault="00CB0310" w:rsidP="00CB0310">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r w:rsidRPr="005B2E4A">
        <w:t xml:space="preserve"> </w:t>
      </w:r>
      <w:r>
        <w:t>.</w:t>
      </w:r>
    </w:p>
    <w:p w14:paraId="715FE2AC" w14:textId="77777777" w:rsidR="00CB0310" w:rsidRDefault="00CB0310" w:rsidP="00CB0310">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0687E4A9" w14:textId="55385A1E"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ins w:id="18" w:author="COLLET Herve" w:date="2022-05-10T16:31:00Z">
        <w:r w:rsidRPr="007D0212">
          <w:t>non-</w:t>
        </w:r>
      </w:ins>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265BEAC2" w14:textId="77777777" w:rsidR="00CB0310" w:rsidRPr="007D0212" w:rsidRDefault="00CB0310" w:rsidP="00CB0310">
      <w:pPr>
        <w:keepNext/>
        <w:keepLines/>
      </w:pPr>
    </w:p>
    <w:p w14:paraId="2F49D345" w14:textId="77777777" w:rsidR="00CB0310" w:rsidRPr="007D0212" w:rsidRDefault="00CB0310" w:rsidP="00CB0310">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B0310" w:rsidRPr="007D0212" w14:paraId="2C62C1B2" w14:textId="77777777" w:rsidTr="00DD1C0E">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3E3AB9C9" w14:textId="77777777" w:rsidR="00CB0310" w:rsidRPr="007D0212" w:rsidRDefault="00CB0310" w:rsidP="00DD1C0E">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6DF624F1" w14:textId="77777777" w:rsidR="00CB0310" w:rsidRPr="007D0212" w:rsidRDefault="00CB0310" w:rsidP="00DD1C0E">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16F411FD" w14:textId="77777777" w:rsidR="00CB0310" w:rsidRPr="007D0212" w:rsidRDefault="00CB0310" w:rsidP="00DD1C0E">
            <w:pPr>
              <w:pStyle w:val="TAC"/>
            </w:pPr>
            <w:r w:rsidRPr="007D0212">
              <w:t>Optional</w:t>
            </w:r>
          </w:p>
        </w:tc>
      </w:tr>
      <w:tr w:rsidR="00CB0310" w:rsidRPr="007D0212" w14:paraId="573D3003"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3AD98A3" w14:textId="77777777" w:rsidR="00CB0310" w:rsidRPr="007D0212" w:rsidRDefault="00CB0310" w:rsidP="00DD1C0E">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15C5904A" w14:textId="77777777" w:rsidR="00CB0310" w:rsidRPr="007D0212" w:rsidRDefault="00CB0310" w:rsidP="00DD1C0E">
            <w:pPr>
              <w:pStyle w:val="TAC"/>
            </w:pPr>
          </w:p>
        </w:tc>
      </w:tr>
      <w:tr w:rsidR="00CB0310" w:rsidRPr="007D0212" w14:paraId="09F12A00"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167C7B8" w14:textId="77777777" w:rsidR="00CB0310" w:rsidRPr="007D0212" w:rsidRDefault="00CB0310" w:rsidP="00DD1C0E">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6565B582" w14:textId="77777777" w:rsidR="00CB0310" w:rsidRPr="007D0212" w:rsidRDefault="00CB0310" w:rsidP="00DD1C0E">
            <w:pPr>
              <w:pStyle w:val="TAC"/>
            </w:pPr>
            <w:r w:rsidRPr="007D0212">
              <w:t>Update activity: high</w:t>
            </w:r>
          </w:p>
        </w:tc>
      </w:tr>
      <w:tr w:rsidR="00CB0310" w:rsidRPr="007D0212" w14:paraId="0EC0E5C8" w14:textId="77777777" w:rsidTr="00DD1C0E">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03E4F973" w14:textId="77777777" w:rsidR="00CB0310" w:rsidRPr="007D0212" w:rsidRDefault="00CB0310" w:rsidP="00DD1C0E">
            <w:pPr>
              <w:pStyle w:val="TAC"/>
              <w:tabs>
                <w:tab w:val="left" w:pos="601"/>
                <w:tab w:val="left" w:pos="3153"/>
              </w:tabs>
              <w:spacing w:before="120"/>
              <w:jc w:val="left"/>
            </w:pPr>
            <w:r w:rsidRPr="007D0212">
              <w:t>Access Conditions:</w:t>
            </w:r>
          </w:p>
          <w:p w14:paraId="02427424" w14:textId="77777777" w:rsidR="00CB0310" w:rsidRPr="007D0212" w:rsidRDefault="00CB0310" w:rsidP="00DD1C0E">
            <w:pPr>
              <w:pStyle w:val="TAC"/>
              <w:tabs>
                <w:tab w:val="left" w:pos="601"/>
                <w:tab w:val="left" w:pos="3153"/>
              </w:tabs>
              <w:jc w:val="left"/>
            </w:pPr>
            <w:r w:rsidRPr="007D0212">
              <w:tab/>
              <w:t>READ</w:t>
            </w:r>
            <w:r w:rsidRPr="007D0212">
              <w:tab/>
              <w:t>PIN</w:t>
            </w:r>
          </w:p>
          <w:p w14:paraId="4A6E47DE" w14:textId="77777777" w:rsidR="00CB0310" w:rsidRPr="007D0212" w:rsidRDefault="00CB0310" w:rsidP="00DD1C0E">
            <w:pPr>
              <w:pStyle w:val="TAC"/>
              <w:tabs>
                <w:tab w:val="left" w:pos="601"/>
                <w:tab w:val="left" w:pos="3153"/>
              </w:tabs>
              <w:jc w:val="left"/>
            </w:pPr>
            <w:r w:rsidRPr="007D0212">
              <w:tab/>
              <w:t>UPDATE</w:t>
            </w:r>
            <w:r w:rsidRPr="007D0212">
              <w:tab/>
              <w:t>PIN</w:t>
            </w:r>
          </w:p>
          <w:p w14:paraId="03C7F1BC" w14:textId="77777777" w:rsidR="00CB0310" w:rsidRPr="007D0212" w:rsidRDefault="00CB0310" w:rsidP="00DD1C0E">
            <w:pPr>
              <w:pStyle w:val="TAC"/>
              <w:tabs>
                <w:tab w:val="left" w:pos="601"/>
                <w:tab w:val="left" w:pos="3153"/>
              </w:tabs>
              <w:jc w:val="left"/>
            </w:pPr>
            <w:r w:rsidRPr="007D0212">
              <w:tab/>
              <w:t>DEACTIVATE</w:t>
            </w:r>
            <w:r w:rsidRPr="007D0212">
              <w:tab/>
              <w:t>ADM</w:t>
            </w:r>
          </w:p>
          <w:p w14:paraId="28917ADC" w14:textId="77777777" w:rsidR="00CB0310" w:rsidRPr="007D0212" w:rsidRDefault="00CB0310" w:rsidP="00DD1C0E">
            <w:pPr>
              <w:pStyle w:val="TAC"/>
              <w:tabs>
                <w:tab w:val="left" w:pos="601"/>
                <w:tab w:val="left" w:pos="3153"/>
              </w:tabs>
              <w:jc w:val="left"/>
            </w:pPr>
            <w:r w:rsidRPr="007D0212">
              <w:tab/>
              <w:t>ACTIVATE</w:t>
            </w:r>
            <w:r w:rsidRPr="007D0212">
              <w:tab/>
              <w:t>ADM</w:t>
            </w:r>
          </w:p>
          <w:p w14:paraId="70232149" w14:textId="77777777" w:rsidR="00CB0310" w:rsidRPr="007D0212" w:rsidRDefault="00CB0310" w:rsidP="00DD1C0E">
            <w:pPr>
              <w:pStyle w:val="TAC"/>
              <w:tabs>
                <w:tab w:val="left" w:pos="601"/>
                <w:tab w:val="left" w:pos="3153"/>
              </w:tabs>
              <w:jc w:val="left"/>
            </w:pPr>
          </w:p>
        </w:tc>
      </w:tr>
      <w:tr w:rsidR="00CB0310" w:rsidRPr="007D0212" w14:paraId="4D93088F"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93BF1AA" w14:textId="77777777" w:rsidR="00CB0310" w:rsidRPr="007D0212" w:rsidRDefault="00CB0310" w:rsidP="00DD1C0E">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BB2CF97" w14:textId="77777777" w:rsidR="00CB0310" w:rsidRPr="007D0212" w:rsidRDefault="00CB0310" w:rsidP="00DD1C0E">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D29C9D" w14:textId="77777777" w:rsidR="00CB0310" w:rsidRPr="007D0212" w:rsidRDefault="00CB0310" w:rsidP="00DD1C0E">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BCEF4D2" w14:textId="77777777" w:rsidR="00CB0310" w:rsidRPr="007D0212" w:rsidRDefault="00CB0310" w:rsidP="00DD1C0E">
            <w:pPr>
              <w:pStyle w:val="TAC"/>
            </w:pPr>
            <w:r w:rsidRPr="007D0212">
              <w:t>Length</w:t>
            </w:r>
          </w:p>
        </w:tc>
      </w:tr>
      <w:tr w:rsidR="00CB0310" w:rsidRPr="007D0212" w14:paraId="5F800FC7"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CBC41EC" w14:textId="77777777" w:rsidR="00CB0310" w:rsidRPr="007D0212" w:rsidRDefault="00CB0310" w:rsidP="00DD1C0E">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7D39CAC1" w14:textId="77777777" w:rsidR="00CB0310" w:rsidRPr="007D0212" w:rsidRDefault="00CB0310" w:rsidP="00DD1C0E">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D244E04" w14:textId="77777777" w:rsidR="00CB0310" w:rsidRPr="007D0212" w:rsidRDefault="00CB0310" w:rsidP="00DD1C0E">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64D1CBB0" w14:textId="77777777" w:rsidR="00CB0310" w:rsidRPr="007D0212" w:rsidRDefault="00CB0310" w:rsidP="00DD1C0E">
            <w:pPr>
              <w:pStyle w:val="TAC"/>
            </w:pPr>
            <w:r w:rsidRPr="007D0212">
              <w:t>X bytes</w:t>
            </w:r>
          </w:p>
        </w:tc>
      </w:tr>
    </w:tbl>
    <w:p w14:paraId="4EEA3443" w14:textId="77777777" w:rsidR="00CB0310" w:rsidRPr="007D0212" w:rsidRDefault="00CB0310" w:rsidP="00CB0310">
      <w:pPr>
        <w:pStyle w:val="FP"/>
      </w:pPr>
    </w:p>
    <w:p w14:paraId="09E3C88F" w14:textId="77777777" w:rsidR="00CB0310" w:rsidRPr="007D0212" w:rsidRDefault="00CB0310" w:rsidP="00CB0310">
      <w:pPr>
        <w:pStyle w:val="B1"/>
        <w:spacing w:after="0"/>
        <w:ind w:left="0" w:firstLine="0"/>
      </w:pPr>
      <w:r w:rsidRPr="007D0212">
        <w:t>For content and coding see clause 4.4.11.4 for EF</w:t>
      </w:r>
      <w:r w:rsidRPr="007D0212">
        <w:rPr>
          <w:vertAlign w:val="subscript"/>
        </w:rPr>
        <w:t>5GS3GPPNSC</w:t>
      </w:r>
      <w:r w:rsidRPr="007D0212">
        <w:t>.</w:t>
      </w:r>
    </w:p>
    <w:p w14:paraId="7D7D7FC7" w14:textId="77777777" w:rsidR="00CB0310" w:rsidRDefault="00CB0310" w:rsidP="00CB0310">
      <w:pPr>
        <w:rPr>
          <w:noProof/>
        </w:rPr>
      </w:pPr>
    </w:p>
    <w:bookmarkEnd w:id="2"/>
    <w:bookmarkEnd w:id="3"/>
    <w:bookmarkEnd w:id="4"/>
    <w:bookmarkEnd w:id="5"/>
    <w:bookmarkEnd w:id="6"/>
    <w:bookmarkEnd w:id="7"/>
    <w:bookmarkEnd w:id="8"/>
    <w:p w14:paraId="23D67ADB" w14:textId="70D58369" w:rsidR="00DF524B" w:rsidRDefault="00DF524B" w:rsidP="00DF524B">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57E5A" w14:textId="77777777" w:rsidR="001479DD" w:rsidRDefault="001479DD">
      <w:r>
        <w:separator/>
      </w:r>
    </w:p>
  </w:endnote>
  <w:endnote w:type="continuationSeparator" w:id="0">
    <w:p w14:paraId="7670B0D6" w14:textId="77777777" w:rsidR="001479DD" w:rsidRDefault="0014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F70EA" w14:textId="77777777" w:rsidR="001479DD" w:rsidRDefault="001479DD">
      <w:r>
        <w:separator/>
      </w:r>
    </w:p>
  </w:footnote>
  <w:footnote w:type="continuationSeparator" w:id="0">
    <w:p w14:paraId="2AE218FD" w14:textId="77777777" w:rsidR="001479DD" w:rsidRDefault="00147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74ED1" w:rsidRDefault="0037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74ED1" w:rsidRDefault="00374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4ED1" w:rsidRDefault="00374E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74ED1" w:rsidRDefault="00374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7"/>
  </w:num>
  <w:num w:numId="4">
    <w:abstractNumId w:val="11"/>
  </w:num>
  <w:num w:numId="5">
    <w:abstractNumId w:val="14"/>
  </w:num>
  <w:num w:numId="6">
    <w:abstractNumId w:val="13"/>
  </w:num>
  <w:num w:numId="7">
    <w:abstractNumId w:val="3"/>
  </w:num>
  <w:num w:numId="8">
    <w:abstractNumId w:val="9"/>
  </w:num>
  <w:num w:numId="9">
    <w:abstractNumId w:val="1"/>
  </w:num>
  <w:num w:numId="10">
    <w:abstractNumId w:val="6"/>
  </w:num>
  <w:num w:numId="11">
    <w:abstractNumId w:val="15"/>
  </w:num>
  <w:num w:numId="12">
    <w:abstractNumId w:val="8"/>
  </w:num>
  <w:num w:numId="13">
    <w:abstractNumId w:val="12"/>
  </w:num>
  <w:num w:numId="14">
    <w:abstractNumId w:val="4"/>
  </w:num>
  <w:num w:numId="15">
    <w:abstractNumId w:val="0"/>
    <w:lvlOverride w:ilvl="0">
      <w:startOverride w:val="1"/>
    </w:lvlOverride>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nl-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A6394"/>
    <w:rsid w:val="000B7FED"/>
    <w:rsid w:val="000C038A"/>
    <w:rsid w:val="000C6598"/>
    <w:rsid w:val="000D140C"/>
    <w:rsid w:val="000D44B3"/>
    <w:rsid w:val="00117271"/>
    <w:rsid w:val="00134072"/>
    <w:rsid w:val="00142437"/>
    <w:rsid w:val="00145D43"/>
    <w:rsid w:val="001479DD"/>
    <w:rsid w:val="00160FEF"/>
    <w:rsid w:val="00173719"/>
    <w:rsid w:val="00192C46"/>
    <w:rsid w:val="001A08B3"/>
    <w:rsid w:val="001A7B60"/>
    <w:rsid w:val="001B52F0"/>
    <w:rsid w:val="001B7A65"/>
    <w:rsid w:val="001C6BE8"/>
    <w:rsid w:val="001E41F3"/>
    <w:rsid w:val="00220883"/>
    <w:rsid w:val="00242FFD"/>
    <w:rsid w:val="0026004D"/>
    <w:rsid w:val="002640DD"/>
    <w:rsid w:val="00275D12"/>
    <w:rsid w:val="00284FEB"/>
    <w:rsid w:val="002860C4"/>
    <w:rsid w:val="002B5741"/>
    <w:rsid w:val="002B758E"/>
    <w:rsid w:val="002E432E"/>
    <w:rsid w:val="002E472E"/>
    <w:rsid w:val="00305409"/>
    <w:rsid w:val="003609EF"/>
    <w:rsid w:val="0036231A"/>
    <w:rsid w:val="00374DD4"/>
    <w:rsid w:val="00374ED1"/>
    <w:rsid w:val="003A0B69"/>
    <w:rsid w:val="003D454E"/>
    <w:rsid w:val="003E1A36"/>
    <w:rsid w:val="003F4EE5"/>
    <w:rsid w:val="00410371"/>
    <w:rsid w:val="004242F1"/>
    <w:rsid w:val="004360AC"/>
    <w:rsid w:val="004946FF"/>
    <w:rsid w:val="004B17C9"/>
    <w:rsid w:val="004B75B7"/>
    <w:rsid w:val="00501BD3"/>
    <w:rsid w:val="0051580D"/>
    <w:rsid w:val="00542FE6"/>
    <w:rsid w:val="00547111"/>
    <w:rsid w:val="00592D74"/>
    <w:rsid w:val="005C76E2"/>
    <w:rsid w:val="005E2C44"/>
    <w:rsid w:val="00621188"/>
    <w:rsid w:val="006257ED"/>
    <w:rsid w:val="00653F27"/>
    <w:rsid w:val="00665C47"/>
    <w:rsid w:val="00695808"/>
    <w:rsid w:val="006B46FB"/>
    <w:rsid w:val="006B5191"/>
    <w:rsid w:val="006E21FB"/>
    <w:rsid w:val="00757133"/>
    <w:rsid w:val="00792342"/>
    <w:rsid w:val="007944A6"/>
    <w:rsid w:val="007977A8"/>
    <w:rsid w:val="007B512A"/>
    <w:rsid w:val="007C0057"/>
    <w:rsid w:val="007C2097"/>
    <w:rsid w:val="007D4984"/>
    <w:rsid w:val="007D6A07"/>
    <w:rsid w:val="007F7259"/>
    <w:rsid w:val="008040A8"/>
    <w:rsid w:val="008150E8"/>
    <w:rsid w:val="00825A45"/>
    <w:rsid w:val="008279FA"/>
    <w:rsid w:val="008626E7"/>
    <w:rsid w:val="00870EE7"/>
    <w:rsid w:val="0088412E"/>
    <w:rsid w:val="00885B4D"/>
    <w:rsid w:val="008863B9"/>
    <w:rsid w:val="008A45A6"/>
    <w:rsid w:val="008F3789"/>
    <w:rsid w:val="008F686C"/>
    <w:rsid w:val="009148DE"/>
    <w:rsid w:val="00941E30"/>
    <w:rsid w:val="00961818"/>
    <w:rsid w:val="009772E3"/>
    <w:rsid w:val="009777D9"/>
    <w:rsid w:val="00991B88"/>
    <w:rsid w:val="009A5753"/>
    <w:rsid w:val="009A579D"/>
    <w:rsid w:val="009C405A"/>
    <w:rsid w:val="009E3297"/>
    <w:rsid w:val="009F734F"/>
    <w:rsid w:val="00A246B6"/>
    <w:rsid w:val="00A277CF"/>
    <w:rsid w:val="00A47E70"/>
    <w:rsid w:val="00A50CF0"/>
    <w:rsid w:val="00A7671C"/>
    <w:rsid w:val="00AA2CBC"/>
    <w:rsid w:val="00AC5820"/>
    <w:rsid w:val="00AD1CD8"/>
    <w:rsid w:val="00AE222C"/>
    <w:rsid w:val="00B258BB"/>
    <w:rsid w:val="00B300DD"/>
    <w:rsid w:val="00B52AAE"/>
    <w:rsid w:val="00B67B97"/>
    <w:rsid w:val="00B968C8"/>
    <w:rsid w:val="00BA3EC5"/>
    <w:rsid w:val="00BA51D9"/>
    <w:rsid w:val="00BA7B52"/>
    <w:rsid w:val="00BB5DFC"/>
    <w:rsid w:val="00BD279D"/>
    <w:rsid w:val="00BD6BB8"/>
    <w:rsid w:val="00BE736E"/>
    <w:rsid w:val="00BF2C9D"/>
    <w:rsid w:val="00BF474E"/>
    <w:rsid w:val="00C14054"/>
    <w:rsid w:val="00C66BA2"/>
    <w:rsid w:val="00C707A5"/>
    <w:rsid w:val="00C95985"/>
    <w:rsid w:val="00CA11E5"/>
    <w:rsid w:val="00CB0310"/>
    <w:rsid w:val="00CB5EC6"/>
    <w:rsid w:val="00CC5026"/>
    <w:rsid w:val="00CC68D0"/>
    <w:rsid w:val="00CD1F4E"/>
    <w:rsid w:val="00CE65BE"/>
    <w:rsid w:val="00D03F9A"/>
    <w:rsid w:val="00D06D51"/>
    <w:rsid w:val="00D24991"/>
    <w:rsid w:val="00D50255"/>
    <w:rsid w:val="00D66520"/>
    <w:rsid w:val="00D74632"/>
    <w:rsid w:val="00DC7CE9"/>
    <w:rsid w:val="00DE34CF"/>
    <w:rsid w:val="00DE4E3E"/>
    <w:rsid w:val="00DF524B"/>
    <w:rsid w:val="00DF7660"/>
    <w:rsid w:val="00E13F3D"/>
    <w:rsid w:val="00E15C8E"/>
    <w:rsid w:val="00E34898"/>
    <w:rsid w:val="00E471B1"/>
    <w:rsid w:val="00E5491C"/>
    <w:rsid w:val="00E659BE"/>
    <w:rsid w:val="00EB09B7"/>
    <w:rsid w:val="00ED2FEF"/>
    <w:rsid w:val="00ED551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qFormat/>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6e/Docs/C6-2101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6175-4AD0-4BF0-B8EB-E99B08C9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648</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6</cp:revision>
  <cp:lastPrinted>1899-12-31T23:00:00Z</cp:lastPrinted>
  <dcterms:created xsi:type="dcterms:W3CDTF">2022-02-24T22:19:00Z</dcterms:created>
  <dcterms:modified xsi:type="dcterms:W3CDTF">2022-05-10T14:37:00Z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C6-220225</vt:lpwstr>
  </property>
  <property fmtid="{D5CDD505-2E9C-101B-9397-08002B2CF9AE}" pid="9" name="Spec#">
    <vt:lpwstr>31.102</vt:lpwstr>
  </property>
  <property fmtid="{D5CDD505-2E9C-101B-9397-08002B2CF9AE}" pid="10" name="Cr#">
    <vt:lpwstr>0950</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eCPSOR_CON</vt:lpwstr>
  </property>
  <property fmtid="{D5CDD505-2E9C-101B-9397-08002B2CF9AE}" pid="16" name="Cat">
    <vt:lpwstr>D</vt:lpwstr>
  </property>
  <property fmtid="{D5CDD505-2E9C-101B-9397-08002B2CF9AE}" pid="17" name="ResDate">
    <vt:lpwstr>2022-05-10</vt:lpwstr>
  </property>
  <property fmtid="{D5CDD505-2E9C-101B-9397-08002B2CF9AE}" pid="18" name="Release">
    <vt:lpwstr>Rel-16</vt:lpwstr>
  </property>
  <property fmtid="{D5CDD505-2E9C-101B-9397-08002B2CF9AE}" pid="19" name="CrTitle">
    <vt:lpwstr>EF5GSN3GPPNSC clause correction</vt:lpwstr>
  </property>
  <property fmtid="{D5CDD505-2E9C-101B-9397-08002B2CF9AE}" pid="20" name="MtgTitle">
    <vt:lpwstr>&lt;MTG_TITLE&gt;</vt:lpwstr>
  </property>
</Properties>
</file>